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FF4B9" w14:textId="324253AD" w:rsidR="00BA00AB" w:rsidRDefault="00E24D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LEGH</w:t>
      </w:r>
      <w:r>
        <w:rPr>
          <w:rFonts w:cs="Times New Roman"/>
          <w:szCs w:val="24"/>
        </w:rPr>
        <w:t xml:space="preserve">      (1410 – 1479)</w:t>
      </w:r>
    </w:p>
    <w:p w14:paraId="0FEAB96E" w14:textId="77777777" w:rsidR="00E24D55" w:rsidRDefault="00E24D55" w:rsidP="009139A6">
      <w:pPr>
        <w:pStyle w:val="NoSpacing"/>
        <w:rPr>
          <w:rFonts w:cs="Times New Roman"/>
          <w:szCs w:val="24"/>
        </w:rPr>
      </w:pPr>
    </w:p>
    <w:p w14:paraId="19D9F6A4" w14:textId="77777777" w:rsidR="00E24D55" w:rsidRDefault="00E24D55" w:rsidP="009139A6">
      <w:pPr>
        <w:pStyle w:val="NoSpacing"/>
        <w:rPr>
          <w:rFonts w:cs="Times New Roman"/>
          <w:szCs w:val="24"/>
        </w:rPr>
      </w:pPr>
    </w:p>
    <w:p w14:paraId="401AA4D0" w14:textId="20E09C8D" w:rsidR="00E24D55" w:rsidRDefault="00E24D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Isabella Stanley.</w:t>
      </w:r>
    </w:p>
    <w:p w14:paraId="037E840E" w14:textId="2BD50AFD" w:rsidR="00E24D55" w:rsidRDefault="00E24D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05FCE53C" w14:textId="69C228AF" w:rsidR="00E24D55" w:rsidRDefault="00E24D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Robert.   (ibid.)</w:t>
      </w:r>
    </w:p>
    <w:p w14:paraId="019DBAB4" w14:textId="77777777" w:rsidR="00E24D55" w:rsidRDefault="00E24D55" w:rsidP="009139A6">
      <w:pPr>
        <w:pStyle w:val="NoSpacing"/>
        <w:rPr>
          <w:rFonts w:cs="Times New Roman"/>
          <w:szCs w:val="24"/>
        </w:rPr>
      </w:pPr>
    </w:p>
    <w:p w14:paraId="5B622423" w14:textId="77777777" w:rsidR="00E24D55" w:rsidRDefault="00E24D55" w:rsidP="009139A6">
      <w:pPr>
        <w:pStyle w:val="NoSpacing"/>
        <w:rPr>
          <w:rFonts w:cs="Times New Roman"/>
          <w:szCs w:val="24"/>
        </w:rPr>
      </w:pPr>
    </w:p>
    <w:p w14:paraId="320DB7F7" w14:textId="662F3967" w:rsidR="00E24D55" w:rsidRDefault="00E24D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Jan.1479</w:t>
      </w:r>
      <w:r>
        <w:rPr>
          <w:rFonts w:cs="Times New Roman"/>
          <w:szCs w:val="24"/>
        </w:rPr>
        <w:tab/>
        <w:t>He died.   (ibid.)</w:t>
      </w:r>
    </w:p>
    <w:p w14:paraId="0C4B8CE5" w14:textId="77777777" w:rsidR="00E24D55" w:rsidRDefault="00E24D55" w:rsidP="009139A6">
      <w:pPr>
        <w:pStyle w:val="NoSpacing"/>
        <w:rPr>
          <w:rFonts w:cs="Times New Roman"/>
          <w:szCs w:val="24"/>
        </w:rPr>
      </w:pPr>
    </w:p>
    <w:p w14:paraId="5899851E" w14:textId="77777777" w:rsidR="00E24D55" w:rsidRDefault="00E24D55" w:rsidP="009139A6">
      <w:pPr>
        <w:pStyle w:val="NoSpacing"/>
        <w:rPr>
          <w:rFonts w:cs="Times New Roman"/>
          <w:szCs w:val="24"/>
        </w:rPr>
      </w:pPr>
    </w:p>
    <w:p w14:paraId="28E6EAD0" w14:textId="6F4ECF42" w:rsidR="00E24D55" w:rsidRPr="00E24D55" w:rsidRDefault="00E24D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February 2024</w:t>
      </w:r>
    </w:p>
    <w:sectPr w:rsidR="00E24D55" w:rsidRPr="00E24D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D6281" w14:textId="77777777" w:rsidR="00E24D55" w:rsidRDefault="00E24D55" w:rsidP="009139A6">
      <w:r>
        <w:separator/>
      </w:r>
    </w:p>
  </w:endnote>
  <w:endnote w:type="continuationSeparator" w:id="0">
    <w:p w14:paraId="7F487D9D" w14:textId="77777777" w:rsidR="00E24D55" w:rsidRDefault="00E24D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D0D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9DB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134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0FE7A" w14:textId="77777777" w:rsidR="00E24D55" w:rsidRDefault="00E24D55" w:rsidP="009139A6">
      <w:r>
        <w:separator/>
      </w:r>
    </w:p>
  </w:footnote>
  <w:footnote w:type="continuationSeparator" w:id="0">
    <w:p w14:paraId="7AEB71F2" w14:textId="77777777" w:rsidR="00E24D55" w:rsidRDefault="00E24D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6F8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CFA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0FC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D5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4D5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B2E51"/>
  <w15:chartTrackingRefBased/>
  <w15:docId w15:val="{8FEBAE21-47F8-49F9-8FB9-8FB877752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2024-02-03T21:27:00Z</dcterms:created>
  <dcterms:modified xsi:type="dcterms:W3CDTF">2024-02-03T21:32:00Z</dcterms:modified>
</cp:coreProperties>
</file>